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F07" w:rsidRPr="00156B8F" w:rsidRDefault="004E5F07" w:rsidP="004A753F">
      <w:pPr>
        <w:tabs>
          <w:tab w:val="right" w:pos="9355"/>
        </w:tabs>
        <w:jc w:val="center"/>
        <w:rPr>
          <w:b/>
          <w:sz w:val="28"/>
          <w:szCs w:val="28"/>
          <w:lang w:val="kk-KZ"/>
        </w:rPr>
      </w:pPr>
      <w:r w:rsidRPr="00156B8F">
        <w:rPr>
          <w:b/>
          <w:sz w:val="28"/>
          <w:szCs w:val="28"/>
          <w:lang w:val="kk-KZ"/>
        </w:rPr>
        <w:t>Тақырып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en-US"/>
        </w:rPr>
        <w:t>5</w:t>
      </w:r>
      <w:r>
        <w:rPr>
          <w:b/>
          <w:sz w:val="28"/>
          <w:szCs w:val="28"/>
          <w:lang w:val="kk-KZ"/>
        </w:rPr>
        <w:t xml:space="preserve"> . </w:t>
      </w:r>
      <w:r w:rsidRPr="00156B8F">
        <w:rPr>
          <w:b/>
          <w:sz w:val="28"/>
          <w:szCs w:val="28"/>
          <w:lang w:val="kk-KZ"/>
        </w:rPr>
        <w:t>Қаржылық нәтижелерді талдау.</w:t>
      </w:r>
    </w:p>
    <w:p w:rsidR="004E5F07" w:rsidRPr="00156B8F" w:rsidRDefault="004E5F07" w:rsidP="004A753F">
      <w:pPr>
        <w:tabs>
          <w:tab w:val="right" w:pos="9355"/>
        </w:tabs>
        <w:jc w:val="both"/>
        <w:rPr>
          <w:b/>
          <w:sz w:val="28"/>
          <w:szCs w:val="28"/>
          <w:lang w:val="kk-KZ"/>
        </w:rPr>
      </w:pPr>
    </w:p>
    <w:p w:rsidR="004E5F07" w:rsidRDefault="004E5F07" w:rsidP="004A753F">
      <w:pPr>
        <w:tabs>
          <w:tab w:val="right" w:pos="9355"/>
        </w:tabs>
        <w:jc w:val="both"/>
        <w:rPr>
          <w:sz w:val="28"/>
          <w:szCs w:val="28"/>
          <w:lang w:val="kk-KZ"/>
        </w:rPr>
      </w:pPr>
      <w:r w:rsidRPr="00156B8F">
        <w:rPr>
          <w:b/>
          <w:sz w:val="28"/>
          <w:szCs w:val="28"/>
          <w:lang w:val="kk-KZ"/>
        </w:rPr>
        <w:t>Мақсаты: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Қаржылық коэффицентті талдауды зерттеу.</w:t>
      </w:r>
    </w:p>
    <w:p w:rsidR="004E5F07" w:rsidRPr="00EA7E9F" w:rsidRDefault="004E5F07" w:rsidP="004A753F">
      <w:pPr>
        <w:tabs>
          <w:tab w:val="right" w:pos="9355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Жоспар:</w:t>
      </w:r>
    </w:p>
    <w:p w:rsidR="004E5F07" w:rsidRDefault="004E5F07" w:rsidP="004A753F">
      <w:pPr>
        <w:numPr>
          <w:ilvl w:val="0"/>
          <w:numId w:val="4"/>
        </w:numPr>
        <w:tabs>
          <w:tab w:val="right" w:pos="935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Іскерлік белсенділікті сипаттайтын көрсеткіштер жүйесі.</w:t>
      </w:r>
    </w:p>
    <w:p w:rsidR="004E5F07" w:rsidRDefault="004E5F07" w:rsidP="004A753F">
      <w:pPr>
        <w:numPr>
          <w:ilvl w:val="0"/>
          <w:numId w:val="4"/>
        </w:numPr>
        <w:tabs>
          <w:tab w:val="right" w:pos="935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Іскерлік белсенділіктәі коэффиценті.</w:t>
      </w:r>
    </w:p>
    <w:p w:rsidR="004E5F07" w:rsidRPr="004A3539" w:rsidRDefault="004E5F07" w:rsidP="004A3539">
      <w:pPr>
        <w:jc w:val="both"/>
        <w:rPr>
          <w:sz w:val="28"/>
          <w:szCs w:val="28"/>
          <w:lang w:val="kk-KZ"/>
        </w:rPr>
      </w:pPr>
    </w:p>
    <w:p w:rsidR="004E5F07" w:rsidRDefault="004E5F07" w:rsidP="007E08A5">
      <w:pPr>
        <w:pStyle w:val="BodyTextIndent"/>
        <w:jc w:val="center"/>
        <w:rPr>
          <w:b/>
          <w:szCs w:val="28"/>
          <w:lang w:val="kk-KZ"/>
        </w:rPr>
      </w:pPr>
    </w:p>
    <w:p w:rsidR="004E5F07" w:rsidRPr="00523FFF" w:rsidRDefault="004E5F07" w:rsidP="004A753F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</w:t>
      </w:r>
      <w:r w:rsidRPr="00523FFF">
        <w:rPr>
          <w:b/>
          <w:sz w:val="28"/>
          <w:szCs w:val="28"/>
          <w:lang w:val="kk-KZ"/>
        </w:rPr>
        <w:t>:</w:t>
      </w:r>
    </w:p>
    <w:p w:rsidR="004E5F07" w:rsidRPr="00946DF2" w:rsidRDefault="004E5F07" w:rsidP="004A753F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4E5F07" w:rsidRPr="00447E90" w:rsidRDefault="004E5F07" w:rsidP="004A753F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4E5F07" w:rsidRPr="00447E90" w:rsidRDefault="004E5F07" w:rsidP="004A753F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4E5F07" w:rsidRDefault="004E5F07" w:rsidP="004A753F">
      <w:pPr>
        <w:rPr>
          <w:lang w:val="kk-KZ"/>
        </w:rPr>
      </w:pPr>
    </w:p>
    <w:p w:rsidR="004E5F07" w:rsidRDefault="004E5F07" w:rsidP="004A753F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сұрақтары:</w:t>
      </w:r>
    </w:p>
    <w:p w:rsidR="004E5F07" w:rsidRDefault="004E5F07" w:rsidP="004A753F">
      <w:pPr>
        <w:numPr>
          <w:ilvl w:val="0"/>
          <w:numId w:val="5"/>
        </w:numPr>
        <w:tabs>
          <w:tab w:val="right" w:pos="935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Айналымдық түсінігінің мәнін ашыңыз.</w:t>
      </w:r>
    </w:p>
    <w:p w:rsidR="004E5F07" w:rsidRDefault="004E5F07" w:rsidP="004A753F">
      <w:pPr>
        <w:numPr>
          <w:ilvl w:val="0"/>
          <w:numId w:val="5"/>
        </w:numPr>
        <w:tabs>
          <w:tab w:val="right" w:pos="935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Айналымдық коэффиценттері қалай есептеледі?</w:t>
      </w:r>
    </w:p>
    <w:p w:rsidR="004E5F07" w:rsidRPr="007E08A5" w:rsidRDefault="004E5F07">
      <w:pPr>
        <w:rPr>
          <w:lang w:val="kk-KZ"/>
        </w:rPr>
      </w:pPr>
    </w:p>
    <w:sectPr w:rsidR="004E5F07" w:rsidRPr="007E08A5" w:rsidSect="00724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77786"/>
    <w:multiLevelType w:val="hybridMultilevel"/>
    <w:tmpl w:val="583AF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582E06"/>
    <w:multiLevelType w:val="hybridMultilevel"/>
    <w:tmpl w:val="E3AA993C"/>
    <w:lvl w:ilvl="0" w:tplc="987417E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6104668"/>
    <w:multiLevelType w:val="hybridMultilevel"/>
    <w:tmpl w:val="CE26F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73539E7"/>
    <w:multiLevelType w:val="hybridMultilevel"/>
    <w:tmpl w:val="4036E4DC"/>
    <w:lvl w:ilvl="0" w:tplc="A3C8DD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6EAB7644"/>
    <w:multiLevelType w:val="hybridMultilevel"/>
    <w:tmpl w:val="B7FA7A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0A87F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D425BE6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672F"/>
    <w:rsid w:val="00156B8F"/>
    <w:rsid w:val="00447E90"/>
    <w:rsid w:val="004A3539"/>
    <w:rsid w:val="004A753F"/>
    <w:rsid w:val="004E5F07"/>
    <w:rsid w:val="00523FFF"/>
    <w:rsid w:val="00724503"/>
    <w:rsid w:val="007E08A5"/>
    <w:rsid w:val="00946DF2"/>
    <w:rsid w:val="00EA7E9F"/>
    <w:rsid w:val="00F1672F"/>
    <w:rsid w:val="00F551BB"/>
    <w:rsid w:val="00F80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8A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7E08A5"/>
    <w:pPr>
      <w:ind w:firstLine="54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E08A5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134</Words>
  <Characters>765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</dc:creator>
  <cp:keywords/>
  <dc:description/>
  <cp:lastModifiedBy>User</cp:lastModifiedBy>
  <cp:revision>5</cp:revision>
  <dcterms:created xsi:type="dcterms:W3CDTF">2013-10-21T05:23:00Z</dcterms:created>
  <dcterms:modified xsi:type="dcterms:W3CDTF">2015-09-23T08:00:00Z</dcterms:modified>
</cp:coreProperties>
</file>